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5EFE2" w14:textId="77777777" w:rsidR="00F513D5" w:rsidRPr="00F513D5" w:rsidRDefault="00F513D5" w:rsidP="00F513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13D5">
        <w:rPr>
          <w:rFonts w:ascii="Times New Roman" w:hAnsi="Times New Roman" w:cs="Times New Roman"/>
          <w:sz w:val="24"/>
          <w:szCs w:val="24"/>
          <w:u w:val="single"/>
        </w:rPr>
        <w:t>Richard BASSETE</w:t>
      </w:r>
      <w:r w:rsidRPr="00F513D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513D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513D5">
        <w:rPr>
          <w:rFonts w:ascii="Times New Roman" w:hAnsi="Times New Roman" w:cs="Times New Roman"/>
          <w:sz w:val="24"/>
          <w:szCs w:val="24"/>
        </w:rPr>
        <w:t>fl.1399)</w:t>
      </w:r>
    </w:p>
    <w:p w14:paraId="757072E3" w14:textId="77777777" w:rsidR="00F513D5" w:rsidRPr="00F513D5" w:rsidRDefault="00F513D5" w:rsidP="00F51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45ABC" w14:textId="77777777" w:rsidR="00F513D5" w:rsidRPr="00F513D5" w:rsidRDefault="00F513D5" w:rsidP="00F51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49CA45" w14:textId="77777777" w:rsidR="00F513D5" w:rsidRPr="00F513D5" w:rsidRDefault="00F513D5" w:rsidP="00F513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13D5">
        <w:rPr>
          <w:rFonts w:ascii="Times New Roman" w:hAnsi="Times New Roman" w:cs="Times New Roman"/>
          <w:sz w:val="24"/>
          <w:szCs w:val="24"/>
        </w:rPr>
        <w:tab/>
        <w:t>1399</w:t>
      </w:r>
      <w:r w:rsidRPr="00F513D5">
        <w:rPr>
          <w:rFonts w:ascii="Times New Roman" w:hAnsi="Times New Roman" w:cs="Times New Roman"/>
          <w:sz w:val="24"/>
          <w:szCs w:val="24"/>
        </w:rPr>
        <w:tab/>
        <w:t xml:space="preserve">He made a plaint of debt against Richard </w:t>
      </w:r>
      <w:proofErr w:type="spellStart"/>
      <w:r w:rsidRPr="00F513D5">
        <w:rPr>
          <w:rFonts w:ascii="Times New Roman" w:hAnsi="Times New Roman" w:cs="Times New Roman"/>
          <w:sz w:val="24"/>
          <w:szCs w:val="24"/>
        </w:rPr>
        <w:t>Eylys</w:t>
      </w:r>
      <w:proofErr w:type="spellEnd"/>
      <w:r w:rsidRPr="00F513D5">
        <w:rPr>
          <w:rFonts w:ascii="Times New Roman" w:hAnsi="Times New Roman" w:cs="Times New Roman"/>
          <w:sz w:val="24"/>
          <w:szCs w:val="24"/>
        </w:rPr>
        <w:t>(q.v.).</w:t>
      </w:r>
    </w:p>
    <w:p w14:paraId="3BE1892A" w14:textId="77777777" w:rsidR="00F513D5" w:rsidRPr="00F513D5" w:rsidRDefault="00F513D5" w:rsidP="00F513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13D5">
        <w:rPr>
          <w:rFonts w:ascii="Times New Roman" w:hAnsi="Times New Roman" w:cs="Times New Roman"/>
          <w:sz w:val="24"/>
          <w:szCs w:val="24"/>
        </w:rPr>
        <w:tab/>
      </w:r>
      <w:r w:rsidRPr="00F513D5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513D5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http://aalt.law.uh.edu/Indices/CP40Indices/CP40no555/CP40no555Pl.htm</w:t>
        </w:r>
      </w:hyperlink>
      <w:r w:rsidRPr="00F513D5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657F0C4" w14:textId="77777777" w:rsidR="00F513D5" w:rsidRPr="00F513D5" w:rsidRDefault="00F513D5" w:rsidP="00F51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BC673F" w14:textId="77777777" w:rsidR="00F513D5" w:rsidRPr="00F513D5" w:rsidRDefault="00F513D5" w:rsidP="00F51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D19FC7" w14:textId="77777777" w:rsidR="00F513D5" w:rsidRPr="00F513D5" w:rsidRDefault="00F513D5" w:rsidP="00F513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13D5">
        <w:rPr>
          <w:rFonts w:ascii="Times New Roman" w:hAnsi="Times New Roman" w:cs="Times New Roman"/>
          <w:sz w:val="24"/>
          <w:szCs w:val="24"/>
        </w:rPr>
        <w:t>20 June 2019</w:t>
      </w:r>
    </w:p>
    <w:p w14:paraId="2F3A2023" w14:textId="77777777" w:rsidR="00BA00AB" w:rsidRPr="00F513D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513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8AE84" w14:textId="77777777" w:rsidR="00F513D5" w:rsidRDefault="00F513D5" w:rsidP="009139A6">
      <w:r>
        <w:separator/>
      </w:r>
    </w:p>
  </w:endnote>
  <w:endnote w:type="continuationSeparator" w:id="0">
    <w:p w14:paraId="6FA4A0F3" w14:textId="77777777" w:rsidR="00F513D5" w:rsidRDefault="00F513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C8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43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55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FA273" w14:textId="77777777" w:rsidR="00F513D5" w:rsidRDefault="00F513D5" w:rsidP="009139A6">
      <w:r>
        <w:separator/>
      </w:r>
    </w:p>
  </w:footnote>
  <w:footnote w:type="continuationSeparator" w:id="0">
    <w:p w14:paraId="2D1B449F" w14:textId="77777777" w:rsidR="00F513D5" w:rsidRDefault="00F513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5D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FA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BD3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3D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13D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94D1C"/>
  <w15:chartTrackingRefBased/>
  <w15:docId w15:val="{22B83F5D-B239-4A2B-A9B1-1A884710B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13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2021-09-24T20:08:00Z</dcterms:created>
  <dcterms:modified xsi:type="dcterms:W3CDTF">2021-09-24T20:11:00Z</dcterms:modified>
</cp:coreProperties>
</file>